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C4A1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2F9C4A1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4A1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4A16" w14:textId="231345FB" w:rsidR="00C44B8B" w:rsidRPr="0052681C" w:rsidRDefault="0053049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30491">
              <w:rPr>
                <w:b/>
                <w:sz w:val="26"/>
                <w:szCs w:val="26"/>
              </w:rPr>
              <w:t>202A_</w:t>
            </w:r>
            <w:r w:rsidR="004E3B98">
              <w:rPr>
                <w:b/>
                <w:sz w:val="26"/>
                <w:szCs w:val="26"/>
              </w:rPr>
              <w:t>2</w:t>
            </w:r>
            <w:r w:rsidR="00705718">
              <w:rPr>
                <w:b/>
                <w:sz w:val="26"/>
                <w:szCs w:val="26"/>
              </w:rPr>
              <w:t>2</w:t>
            </w:r>
            <w:r w:rsidR="004E3B98">
              <w:rPr>
                <w:b/>
                <w:sz w:val="26"/>
                <w:szCs w:val="26"/>
              </w:rPr>
              <w:t>8</w:t>
            </w:r>
            <w:bookmarkStart w:id="0" w:name="_GoBack"/>
            <w:bookmarkEnd w:id="0"/>
          </w:p>
        </w:tc>
      </w:tr>
      <w:tr w:rsidR="00C44B8B" w:rsidRPr="0052681C" w14:paraId="2F9C4A1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4A1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4A19" w14:textId="24DF3AFE" w:rsidR="00C44B8B" w:rsidRPr="00443982" w:rsidRDefault="00C92C1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2029914</w:t>
            </w:r>
          </w:p>
        </w:tc>
      </w:tr>
    </w:tbl>
    <w:p w14:paraId="2F9C4A1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F9C4A1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2F9C4A1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F9C4A1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F9C4A1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2F9C4A20" w14:textId="77777777" w:rsidR="00C44B8B" w:rsidRPr="0052681C" w:rsidRDefault="00C44B8B" w:rsidP="00C44B8B"/>
    <w:p w14:paraId="2F9C4A21" w14:textId="77777777" w:rsidR="00C44B8B" w:rsidRPr="0052681C" w:rsidRDefault="00C44B8B" w:rsidP="00C44B8B"/>
    <w:p w14:paraId="2F9C4A22" w14:textId="77777777" w:rsidR="00C44B8B" w:rsidRPr="0052681C" w:rsidRDefault="00C44B8B" w:rsidP="00C44B8B"/>
    <w:p w14:paraId="2F9C4A2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2F9C4A2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F9C4A25" w14:textId="7CB67E5F" w:rsidR="00612811" w:rsidRPr="00EB061F" w:rsidRDefault="00EB789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43982">
        <w:rPr>
          <w:b/>
          <w:sz w:val="26"/>
          <w:szCs w:val="26"/>
        </w:rPr>
        <w:t>Зажим аппаратный А2А-</w:t>
      </w:r>
      <w:r w:rsidR="00C92C1A">
        <w:rPr>
          <w:b/>
          <w:sz w:val="26"/>
          <w:szCs w:val="26"/>
        </w:rPr>
        <w:t>7</w:t>
      </w:r>
      <w:r w:rsidR="00977B6D" w:rsidRPr="00EB061F">
        <w:rPr>
          <w:b/>
          <w:sz w:val="26"/>
          <w:szCs w:val="26"/>
        </w:rPr>
        <w:t>0-</w:t>
      </w:r>
      <w:r w:rsidR="00C92C1A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 w:rsidR="007431D2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EB061F">
        <w:rPr>
          <w:b/>
          <w:sz w:val="26"/>
          <w:szCs w:val="26"/>
        </w:rPr>
        <w:t xml:space="preserve"> </w:t>
      </w:r>
      <w:r w:rsidR="00AA670B" w:rsidRPr="007431D2">
        <w:rPr>
          <w:b/>
          <w:sz w:val="26"/>
          <w:szCs w:val="26"/>
          <w:u w:val="single"/>
        </w:rPr>
        <w:t>202</w:t>
      </w:r>
      <w:r w:rsidR="00AA670B" w:rsidRPr="007431D2">
        <w:rPr>
          <w:b/>
          <w:sz w:val="26"/>
          <w:szCs w:val="26"/>
          <w:u w:val="single"/>
          <w:lang w:val="en-US"/>
        </w:rPr>
        <w:t>A</w:t>
      </w:r>
    </w:p>
    <w:p w14:paraId="2F9C4A2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F9C4A2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F9C4A28" w14:textId="77777777" w:rsidR="004F4E9E" w:rsidRPr="00EB061F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EB061F">
        <w:rPr>
          <w:sz w:val="24"/>
          <w:szCs w:val="24"/>
        </w:rPr>
        <w:t xml:space="preserve">Технические требования, характеристики </w:t>
      </w:r>
      <w:r w:rsidR="00770408" w:rsidRPr="00EB061F">
        <w:rPr>
          <w:sz w:val="24"/>
          <w:szCs w:val="24"/>
        </w:rPr>
        <w:t>линейной арматуры и гасителей вибрации</w:t>
      </w:r>
      <w:r w:rsidR="00EB061F" w:rsidRPr="00EB061F">
        <w:rPr>
          <w:sz w:val="24"/>
          <w:szCs w:val="24"/>
        </w:rPr>
        <w:t xml:space="preserve"> </w:t>
      </w:r>
      <w:r w:rsidR="004F4E9E" w:rsidRPr="00EB061F">
        <w:rPr>
          <w:sz w:val="24"/>
          <w:szCs w:val="24"/>
        </w:rPr>
        <w:t xml:space="preserve">должны соответствовать параметрам </w:t>
      </w:r>
      <w:r w:rsidR="00977B6D" w:rsidRPr="00EB061F">
        <w:rPr>
          <w:sz w:val="24"/>
          <w:szCs w:val="24"/>
        </w:rPr>
        <w:t>ТУ 3449-020-40064547-01</w:t>
      </w:r>
      <w:r w:rsidR="006A650D" w:rsidRPr="00EB061F">
        <w:rPr>
          <w:sz w:val="24"/>
          <w:szCs w:val="24"/>
        </w:rPr>
        <w:t xml:space="preserve"> «Зажимы аппаратные прессуемые»</w:t>
      </w:r>
      <w:r w:rsidRPr="00EB061F">
        <w:rPr>
          <w:sz w:val="24"/>
          <w:szCs w:val="24"/>
        </w:rPr>
        <w:t>.</w:t>
      </w:r>
    </w:p>
    <w:p w14:paraId="2F9C4A29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F9C4A2A" w14:textId="0CF64437" w:rsidR="00EB061F" w:rsidRDefault="00144676" w:rsidP="007431D2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Istok Web" w:hAnsi="Istok Web"/>
          <w:noProof/>
          <w:color w:val="575757"/>
          <w:sz w:val="21"/>
          <w:szCs w:val="21"/>
        </w:rPr>
        <w:drawing>
          <wp:inline distT="0" distB="0" distL="0" distR="0" wp14:anchorId="2C371D2F" wp14:editId="65F1EBF7">
            <wp:extent cx="4381500" cy="2143125"/>
            <wp:effectExtent l="0" t="0" r="0" b="9525"/>
            <wp:docPr id="2" name="Рисунок 2" descr="А2А-70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2А-70-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C4A2C" w14:textId="77777777" w:rsidR="007431D2" w:rsidRDefault="007431D2" w:rsidP="007431D2">
      <w:pPr>
        <w:spacing w:before="100" w:beforeAutospacing="1" w:after="100" w:afterAutospacing="1"/>
        <w:ind w:firstLine="0"/>
        <w:jc w:val="center"/>
        <w:rPr>
          <w:rFonts w:ascii="Verdana" w:hAnsi="Verdana"/>
          <w:b/>
          <w:bCs/>
          <w:i/>
          <w:iCs/>
          <w:color w:val="000000"/>
          <w:sz w:val="21"/>
          <w:szCs w:val="21"/>
        </w:rPr>
      </w:pPr>
      <w:r w:rsidRPr="007431D2">
        <w:rPr>
          <w:rFonts w:ascii="Verdana" w:hAnsi="Verdana"/>
          <w:b/>
          <w:bCs/>
          <w:i/>
          <w:iCs/>
          <w:color w:val="000000"/>
          <w:sz w:val="21"/>
          <w:szCs w:val="21"/>
        </w:rPr>
        <w:t xml:space="preserve">Технические характеристики: </w:t>
      </w:r>
    </w:p>
    <w:tbl>
      <w:tblPr>
        <w:tblW w:w="5000" w:type="pct"/>
        <w:tblBorders>
          <w:top w:val="outset" w:sz="6" w:space="0" w:color="A12B29"/>
          <w:left w:val="outset" w:sz="6" w:space="0" w:color="A12B29"/>
          <w:bottom w:val="outset" w:sz="6" w:space="0" w:color="A12B29"/>
          <w:right w:val="outset" w:sz="6" w:space="0" w:color="A12B2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7"/>
        <w:gridCol w:w="508"/>
        <w:gridCol w:w="1075"/>
        <w:gridCol w:w="854"/>
        <w:gridCol w:w="1277"/>
        <w:gridCol w:w="706"/>
        <w:gridCol w:w="1133"/>
        <w:gridCol w:w="425"/>
        <w:gridCol w:w="427"/>
        <w:gridCol w:w="438"/>
        <w:gridCol w:w="1269"/>
        <w:gridCol w:w="423"/>
        <w:gridCol w:w="627"/>
      </w:tblGrid>
      <w:tr w:rsidR="00144676" w:rsidRPr="00144676" w14:paraId="2E73D2C2" w14:textId="77777777" w:rsidTr="00144676"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17905326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Марка зажима</w:t>
            </w:r>
          </w:p>
        </w:tc>
        <w:tc>
          <w:tcPr>
            <w:tcW w:w="0" w:type="auto"/>
            <w:gridSpan w:val="2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16D2A5D5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Марка провода</w:t>
            </w:r>
            <w:r w:rsidRPr="00144676">
              <w:rPr>
                <w:rFonts w:ascii="Istok Web" w:hAnsi="Istok Web"/>
                <w:sz w:val="21"/>
                <w:szCs w:val="21"/>
              </w:rPr>
              <w:br/>
              <w:t>по ГОСТ 839-80</w:t>
            </w:r>
          </w:p>
        </w:tc>
        <w:tc>
          <w:tcPr>
            <w:tcW w:w="1008" w:type="pct"/>
            <w:gridSpan w:val="2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2A30ABBB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Диапазон диаметров провода</w:t>
            </w:r>
          </w:p>
        </w:tc>
        <w:tc>
          <w:tcPr>
            <w:tcW w:w="1479" w:type="pct"/>
            <w:gridSpan w:val="5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2838E61F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Размеры</w:t>
            </w:r>
          </w:p>
        </w:tc>
        <w:tc>
          <w:tcPr>
            <w:tcW w:w="0" w:type="auto"/>
            <w:gridSpan w:val="2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29E10E27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Матрица</w:t>
            </w:r>
            <w:r w:rsidRPr="00144676">
              <w:rPr>
                <w:rFonts w:ascii="Istok Web" w:hAnsi="Istok Web"/>
                <w:sz w:val="21"/>
                <w:szCs w:val="21"/>
              </w:rPr>
              <w:br/>
              <w:t>опрессования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9E8AE4F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Масса</w:t>
            </w:r>
          </w:p>
        </w:tc>
      </w:tr>
      <w:tr w:rsidR="00144676" w:rsidRPr="00144676" w14:paraId="4B726AEE" w14:textId="77777777" w:rsidTr="00144676"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2C692FF3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5A613E17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А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5F97D6C3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АС</w:t>
            </w:r>
          </w:p>
        </w:tc>
        <w:tc>
          <w:tcPr>
            <w:tcW w:w="404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5F16F1F2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min</w:t>
            </w:r>
          </w:p>
        </w:tc>
        <w:tc>
          <w:tcPr>
            <w:tcW w:w="604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0E4CBB77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max</w:t>
            </w:r>
          </w:p>
        </w:tc>
        <w:tc>
          <w:tcPr>
            <w:tcW w:w="334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0C082F2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D</w:t>
            </w:r>
          </w:p>
        </w:tc>
        <w:tc>
          <w:tcPr>
            <w:tcW w:w="536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646C5906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H, не менее</w:t>
            </w:r>
          </w:p>
        </w:tc>
        <w:tc>
          <w:tcPr>
            <w:tcW w:w="201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2BA03697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I</w:t>
            </w:r>
          </w:p>
        </w:tc>
        <w:tc>
          <w:tcPr>
            <w:tcW w:w="202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C5AF88D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L</w:t>
            </w:r>
          </w:p>
        </w:tc>
        <w:tc>
          <w:tcPr>
            <w:tcW w:w="207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08FE0DD2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B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1564E78A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марка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5B136017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S</w:t>
            </w: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115A2CB9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</w:tr>
      <w:tr w:rsidR="00144676" w:rsidRPr="00144676" w14:paraId="5D2AFFB8" w14:textId="77777777" w:rsidTr="00144676"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7F7D0F5D" w14:textId="4B47F6BF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7BC359FE" w14:textId="22D1E072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1060652E" w14:textId="689C2DD5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404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5D164B95" w14:textId="4A973BF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604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B5E83F9" w14:textId="26E448AD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334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3F9B010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536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0CE43008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201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29134AB2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202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64255372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207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06FF32E1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074F9BE3" w14:textId="1EC4D570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141C0525" w14:textId="003CF332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11FE2054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кг</w:t>
            </w:r>
          </w:p>
        </w:tc>
      </w:tr>
      <w:tr w:rsidR="00144676" w:rsidRPr="00144676" w14:paraId="288765A5" w14:textId="77777777" w:rsidTr="00144676"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55A12171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b/>
                <w:bCs/>
                <w:sz w:val="21"/>
                <w:szCs w:val="21"/>
              </w:rPr>
              <w:t>А2А-70-8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218CBF99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2F9F185D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70/11</w:t>
            </w:r>
          </w:p>
        </w:tc>
        <w:tc>
          <w:tcPr>
            <w:tcW w:w="404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05768214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10,7</w:t>
            </w:r>
          </w:p>
        </w:tc>
        <w:tc>
          <w:tcPr>
            <w:tcW w:w="604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2E68E806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11,4</w:t>
            </w:r>
          </w:p>
        </w:tc>
        <w:tc>
          <w:tcPr>
            <w:tcW w:w="334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0999EED9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20</w:t>
            </w:r>
          </w:p>
        </w:tc>
        <w:tc>
          <w:tcPr>
            <w:tcW w:w="536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716CA4F0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8</w:t>
            </w:r>
          </w:p>
        </w:tc>
        <w:tc>
          <w:tcPr>
            <w:tcW w:w="201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70008E89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70</w:t>
            </w:r>
          </w:p>
        </w:tc>
        <w:tc>
          <w:tcPr>
            <w:tcW w:w="202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606907A4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200</w:t>
            </w:r>
          </w:p>
        </w:tc>
        <w:tc>
          <w:tcPr>
            <w:tcW w:w="207" w:type="pc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5711BE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40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7F5086D4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МШ-2А-16,5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4F5166EE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16,5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00E6924E" w14:textId="77777777" w:rsidR="00144676" w:rsidRPr="00144676" w:rsidRDefault="0014467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144676">
              <w:rPr>
                <w:rFonts w:ascii="Istok Web" w:hAnsi="Istok Web"/>
                <w:sz w:val="21"/>
                <w:szCs w:val="21"/>
              </w:rPr>
              <w:t>0,183</w:t>
            </w:r>
          </w:p>
        </w:tc>
      </w:tr>
    </w:tbl>
    <w:p w14:paraId="5EA3B185" w14:textId="77777777" w:rsidR="00144676" w:rsidRDefault="00144676" w:rsidP="00144676">
      <w:pPr>
        <w:ind w:firstLine="0"/>
        <w:jc w:val="center"/>
        <w:rPr>
          <w:rFonts w:ascii="Verdana" w:hAnsi="Verdana"/>
          <w:i/>
          <w:iCs/>
          <w:color w:val="000000"/>
          <w:sz w:val="21"/>
          <w:szCs w:val="21"/>
        </w:rPr>
      </w:pPr>
    </w:p>
    <w:p w14:paraId="2890996B" w14:textId="77777777" w:rsidR="00144676" w:rsidRPr="00144676" w:rsidRDefault="00144676" w:rsidP="00144676">
      <w:pPr>
        <w:ind w:firstLine="0"/>
        <w:jc w:val="center"/>
        <w:rPr>
          <w:rFonts w:ascii="Verdana" w:hAnsi="Verdana"/>
          <w:iCs/>
          <w:color w:val="000000"/>
          <w:sz w:val="21"/>
          <w:szCs w:val="21"/>
        </w:rPr>
      </w:pPr>
    </w:p>
    <w:p w14:paraId="2F9C4A4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2F9C4A4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F9C4A4A" w14:textId="77777777" w:rsidR="00D0167D" w:rsidRPr="0052681C" w:rsidRDefault="00D0167D" w:rsidP="00D0167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2F9C4A4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F9C4A4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F9C4A4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F9C4A4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F9C4A4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F9C4A5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F9C4A51" w14:textId="129FE3F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260566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2F9C4A52" w14:textId="6C803D2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90D81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F9C4A53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2F9C4A54" w14:textId="77777777" w:rsidR="00DE0C6D" w:rsidRPr="0052681C" w:rsidRDefault="00843900" w:rsidP="000B25ED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2F9C4A5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2F9C4A56" w14:textId="77777777" w:rsidR="006A650D" w:rsidRPr="006A650D" w:rsidRDefault="00977B6D" w:rsidP="006A650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A650D">
        <w:rPr>
          <w:sz w:val="24"/>
          <w:szCs w:val="24"/>
          <w:lang w:val="en-US"/>
        </w:rPr>
        <w:t>ТУ 3449-020-40064547-01</w:t>
      </w:r>
      <w:r w:rsidR="006A650D" w:rsidRPr="006A650D">
        <w:rPr>
          <w:sz w:val="24"/>
          <w:szCs w:val="24"/>
        </w:rPr>
        <w:t xml:space="preserve"> «Зажимы аппаратные прессуемые»</w:t>
      </w:r>
      <w:r w:rsidR="00D801F0">
        <w:rPr>
          <w:sz w:val="24"/>
          <w:szCs w:val="24"/>
        </w:rPr>
        <w:t>;</w:t>
      </w:r>
    </w:p>
    <w:p w14:paraId="2F9C4A5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2F9C4A5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2F9C4A5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F9C4A5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2F9C4A5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F9C4A5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F9C4A5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2F9C4A5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2F9C4A5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D7292B">
        <w:t>поставки.</w:t>
      </w:r>
    </w:p>
    <w:p w14:paraId="2F9C4A6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9C4A6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2F9C4A6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801F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F9C4A6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9C4A6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2F9C4A6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2F9C4A6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9C4A6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F9C4A6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F9C4A6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2F9C4A6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F9C4A6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F9C4A6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F9C4A6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F9C4A6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F9C4A6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F9C4A7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F9C4A7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F9C4A7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F9C4A7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F9C4A74" w14:textId="77777777" w:rsidR="00562D55" w:rsidRPr="0052681C" w:rsidRDefault="00562D55" w:rsidP="00451C4D">
      <w:pPr>
        <w:rPr>
          <w:sz w:val="26"/>
          <w:szCs w:val="26"/>
        </w:rPr>
      </w:pPr>
    </w:p>
    <w:p w14:paraId="2F9C4A75" w14:textId="77777777" w:rsidR="004A2665" w:rsidRPr="0052681C" w:rsidRDefault="004A2665" w:rsidP="00451C4D">
      <w:pPr>
        <w:rPr>
          <w:sz w:val="26"/>
          <w:szCs w:val="26"/>
        </w:rPr>
      </w:pPr>
    </w:p>
    <w:p w14:paraId="2F9C4A7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F9C4A7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2F9C4A7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5BAB4" w14:textId="77777777" w:rsidR="00F3350C" w:rsidRDefault="00F3350C">
      <w:r>
        <w:separator/>
      </w:r>
    </w:p>
  </w:endnote>
  <w:endnote w:type="continuationSeparator" w:id="0">
    <w:p w14:paraId="758E734A" w14:textId="77777777" w:rsidR="00F3350C" w:rsidRDefault="00F33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tok Web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4C8D4" w14:textId="77777777" w:rsidR="00F3350C" w:rsidRDefault="00F3350C">
      <w:r>
        <w:separator/>
      </w:r>
    </w:p>
  </w:footnote>
  <w:footnote w:type="continuationSeparator" w:id="0">
    <w:p w14:paraId="5AAEE28F" w14:textId="77777777" w:rsidR="00F3350C" w:rsidRDefault="00F33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C4A7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F9C4A8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B6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0D8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25ED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4676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8DF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566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B8D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0F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23FB"/>
    <w:rsid w:val="004437D3"/>
    <w:rsid w:val="00443982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B98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491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722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559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3453"/>
    <w:rsid w:val="00694386"/>
    <w:rsid w:val="0069455F"/>
    <w:rsid w:val="00695AE2"/>
    <w:rsid w:val="00696EAC"/>
    <w:rsid w:val="00697B92"/>
    <w:rsid w:val="00697D58"/>
    <w:rsid w:val="006A383F"/>
    <w:rsid w:val="006A3C68"/>
    <w:rsid w:val="006A4E1A"/>
    <w:rsid w:val="006A650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4F21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5718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1D2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294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B6D"/>
    <w:rsid w:val="00984849"/>
    <w:rsid w:val="00986024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DDA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2C1A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67D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B5A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292B"/>
    <w:rsid w:val="00D7328A"/>
    <w:rsid w:val="00D73CA5"/>
    <w:rsid w:val="00D7407F"/>
    <w:rsid w:val="00D76196"/>
    <w:rsid w:val="00D7710C"/>
    <w:rsid w:val="00D801F0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3F9B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2568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71A1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061F"/>
    <w:rsid w:val="00EB415F"/>
    <w:rsid w:val="00EB548A"/>
    <w:rsid w:val="00EB6FBD"/>
    <w:rsid w:val="00EB73B3"/>
    <w:rsid w:val="00EB744B"/>
    <w:rsid w:val="00EB787F"/>
    <w:rsid w:val="00EB789C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50C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A2E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9C4A14"/>
  <w15:docId w15:val="{B79D0E60-D8D9-44B8-9BE4-9633DDB3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rsid w:val="007431D2"/>
    <w:pPr>
      <w:spacing w:before="100" w:beforeAutospacing="1" w:after="100" w:afterAutospacing="1"/>
      <w:ind w:firstLine="0"/>
      <w:jc w:val="left"/>
    </w:pPr>
    <w:rPr>
      <w:rFonts w:ascii="Verdana" w:hAnsi="Verdana"/>
      <w:i/>
      <w:iCs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9B0C0-D0B7-4CCF-98C7-5D0B1A0EF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F2AD75-7E7E-40E0-8D5B-AEDFEA5C1C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F39F2-EC97-4F9D-BB50-607DA65773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CCCB3FB-07AC-43F5-9BE3-5D2059941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53</TotalTime>
  <Pages>4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23</cp:revision>
  <cp:lastPrinted>2015-10-07T12:45:00Z</cp:lastPrinted>
  <dcterms:created xsi:type="dcterms:W3CDTF">2015-04-16T11:54:00Z</dcterms:created>
  <dcterms:modified xsi:type="dcterms:W3CDTF">2015-10-08T10:34:00Z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